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5151D" w14:textId="77777777" w:rsidR="006E02DD" w:rsidRPr="00690BA6" w:rsidRDefault="006E02DD" w:rsidP="006E02D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Henry MARIOT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BA7CBCF" w14:textId="77777777" w:rsidR="006E02DD" w:rsidRDefault="006E02DD" w:rsidP="006E02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F42889C" w14:textId="77777777" w:rsidR="006E02DD" w:rsidRDefault="006E02DD" w:rsidP="006E0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7F9C4A" w14:textId="77777777" w:rsidR="006E02DD" w:rsidRDefault="006E02DD" w:rsidP="006E0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BB800" w14:textId="77777777" w:rsidR="006E02DD" w:rsidRDefault="006E02DD" w:rsidP="006E02D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8EE87E2" w14:textId="77777777" w:rsidR="006E02DD" w:rsidRDefault="006E02DD" w:rsidP="006E02D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1DF9F33" w14:textId="77777777" w:rsidR="006E02DD" w:rsidRDefault="006E02DD" w:rsidP="006E02D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AEB46E9" w14:textId="77777777" w:rsidR="006E02DD" w:rsidRDefault="006E02DD" w:rsidP="006E02D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F0C3B41" w14:textId="77777777" w:rsidR="006E02DD" w:rsidRDefault="006E02DD" w:rsidP="006E02D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349E196" w14:textId="77777777" w:rsidR="006E02DD" w:rsidRDefault="006E02DD" w:rsidP="006E02D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4352D7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63915" w14:textId="77777777" w:rsidR="006E02DD" w:rsidRDefault="006E02DD" w:rsidP="009139A6">
      <w:r>
        <w:separator/>
      </w:r>
    </w:p>
  </w:endnote>
  <w:endnote w:type="continuationSeparator" w:id="0">
    <w:p w14:paraId="160F1767" w14:textId="77777777" w:rsidR="006E02DD" w:rsidRDefault="006E02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71B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572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228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DEC25" w14:textId="77777777" w:rsidR="006E02DD" w:rsidRDefault="006E02DD" w:rsidP="009139A6">
      <w:r>
        <w:separator/>
      </w:r>
    </w:p>
  </w:footnote>
  <w:footnote w:type="continuationSeparator" w:id="0">
    <w:p w14:paraId="2E0AEFF6" w14:textId="77777777" w:rsidR="006E02DD" w:rsidRDefault="006E02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D2A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76D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3D8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2DD"/>
    <w:rsid w:val="000666E0"/>
    <w:rsid w:val="002510B7"/>
    <w:rsid w:val="005C130B"/>
    <w:rsid w:val="006E02DD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2872"/>
  <w15:chartTrackingRefBased/>
  <w15:docId w15:val="{9197D9A1-DF1F-4D7D-9C29-C3CDF070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2021-04-12T12:52:00Z</dcterms:created>
  <dcterms:modified xsi:type="dcterms:W3CDTF">2021-04-12T12:52:00Z</dcterms:modified>
</cp:coreProperties>
</file>